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F32B0D" w:rsidRDefault="001008EF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008EF">
              <w:rPr>
                <w:b/>
                <w:sz w:val="26"/>
                <w:szCs w:val="26"/>
                <w:lang w:val="en-US"/>
              </w:rPr>
              <w:t>203C_1</w:t>
            </w:r>
            <w:r w:rsidR="00F32B0D">
              <w:rPr>
                <w:b/>
                <w:sz w:val="26"/>
                <w:szCs w:val="26"/>
              </w:rPr>
              <w:t>57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1008EF" w:rsidRDefault="00537D1C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1008EF">
              <w:rPr>
                <w:b/>
                <w:sz w:val="26"/>
                <w:szCs w:val="26"/>
                <w:lang w:val="en-US"/>
              </w:rPr>
              <w:t>2102952</w:t>
            </w:r>
            <w:r w:rsidR="00C44B8B" w:rsidRPr="001008EF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2212A5">
        <w:rPr>
          <w:b/>
          <w:sz w:val="26"/>
          <w:szCs w:val="26"/>
        </w:rPr>
        <w:t>(</w:t>
      </w:r>
      <w:r w:rsidR="00537D1C" w:rsidRPr="00FF658E">
        <w:rPr>
          <w:b/>
          <w:sz w:val="26"/>
          <w:szCs w:val="26"/>
        </w:rPr>
        <w:t>Стяжка Х89 21.0112-1</w:t>
      </w:r>
      <w:r w:rsidR="002C5EDA">
        <w:rPr>
          <w:b/>
          <w:sz w:val="26"/>
          <w:szCs w:val="26"/>
        </w:rPr>
        <w:t>6</w:t>
      </w:r>
      <w:r w:rsidR="002212A5">
        <w:rPr>
          <w:b/>
          <w:sz w:val="26"/>
          <w:szCs w:val="26"/>
        </w:rPr>
        <w:t>)</w:t>
      </w:r>
      <w:r w:rsidR="006A24D1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6A24D1">
        <w:rPr>
          <w:b/>
          <w:sz w:val="26"/>
          <w:szCs w:val="26"/>
          <w:u w:val="single"/>
        </w:rPr>
        <w:t>203</w:t>
      </w:r>
      <w:r w:rsidR="00F115B9" w:rsidRPr="006A24D1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2212A5" w:rsidRDefault="00641E44" w:rsidP="00A65683">
      <w:pPr>
        <w:tabs>
          <w:tab w:val="left" w:pos="1134"/>
        </w:tabs>
        <w:ind w:firstLine="709"/>
        <w:rPr>
          <w:sz w:val="24"/>
          <w:szCs w:val="24"/>
          <w:shd w:val="clear" w:color="auto" w:fill="FFFF00"/>
        </w:rPr>
      </w:pPr>
      <w:r w:rsidRPr="002212A5">
        <w:rPr>
          <w:sz w:val="24"/>
          <w:szCs w:val="24"/>
        </w:rPr>
        <w:t>Технические требования,</w:t>
      </w:r>
      <w:bookmarkStart w:id="1" w:name="_GoBack"/>
      <w:bookmarkEnd w:id="1"/>
      <w:r w:rsidRPr="002212A5">
        <w:rPr>
          <w:sz w:val="24"/>
          <w:szCs w:val="24"/>
        </w:rPr>
        <w:t xml:space="preserve"> характеристики </w:t>
      </w:r>
      <w:r w:rsidR="00D601A5" w:rsidRPr="002212A5">
        <w:rPr>
          <w:sz w:val="24"/>
          <w:szCs w:val="24"/>
        </w:rPr>
        <w:t>траверс</w:t>
      </w:r>
      <w:r w:rsidR="004F4E9E" w:rsidRPr="002212A5">
        <w:rPr>
          <w:sz w:val="24"/>
          <w:szCs w:val="24"/>
        </w:rPr>
        <w:t xml:space="preserve"> должны соответствовать </w:t>
      </w:r>
      <w:r w:rsidR="001759FB" w:rsidRPr="002212A5">
        <w:rPr>
          <w:sz w:val="24"/>
          <w:szCs w:val="24"/>
        </w:rPr>
        <w:t>требованиям</w:t>
      </w:r>
      <w:r w:rsidR="001759FB" w:rsidRPr="002212A5">
        <w:rPr>
          <w:color w:val="FF0000"/>
          <w:sz w:val="24"/>
          <w:szCs w:val="24"/>
        </w:rPr>
        <w:t> </w:t>
      </w:r>
      <w:bookmarkStart w:id="2" w:name="Поле4"/>
      <w:r w:rsidR="00FF658E" w:rsidRPr="002212A5">
        <w:rPr>
          <w:sz w:val="24"/>
          <w:szCs w:val="24"/>
        </w:rPr>
        <w:t>Типового п</w:t>
      </w:r>
      <w:r w:rsidR="00537D1C" w:rsidRPr="002212A5">
        <w:rPr>
          <w:sz w:val="24"/>
          <w:szCs w:val="24"/>
        </w:rPr>
        <w:t>роект</w:t>
      </w:r>
      <w:r w:rsidR="000D6DC1" w:rsidRPr="002212A5">
        <w:rPr>
          <w:sz w:val="24"/>
          <w:szCs w:val="24"/>
        </w:rPr>
        <w:t>а</w:t>
      </w:r>
      <w:r w:rsidR="00537D1C" w:rsidRPr="002212A5">
        <w:rPr>
          <w:sz w:val="24"/>
          <w:szCs w:val="24"/>
        </w:rPr>
        <w:t xml:space="preserve"> 21.0112-1</w:t>
      </w:r>
      <w:r w:rsidR="002C5EDA">
        <w:rPr>
          <w:sz w:val="24"/>
          <w:szCs w:val="24"/>
        </w:rPr>
        <w:t>6</w:t>
      </w:r>
      <w:r w:rsidR="0073431B" w:rsidRPr="002212A5">
        <w:rPr>
          <w:sz w:val="24"/>
          <w:szCs w:val="24"/>
        </w:rPr>
        <w:t>.</w:t>
      </w:r>
      <w:bookmarkEnd w:id="2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A24D1" w:rsidRDefault="006A24D1" w:rsidP="006A24D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6A24D1" w:rsidRDefault="006A24D1" w:rsidP="006A24D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6A24D1" w:rsidRDefault="006A24D1" w:rsidP="006A24D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A24D1" w:rsidRDefault="006A24D1" w:rsidP="006A24D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6A24D1" w:rsidRDefault="006A24D1" w:rsidP="006A24D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A24D1" w:rsidRDefault="006A24D1" w:rsidP="006A24D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6A24D1" w:rsidRDefault="006A24D1" w:rsidP="006A24D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A24D1" w:rsidRDefault="006A24D1" w:rsidP="006A24D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6A24D1" w:rsidRDefault="006A24D1" w:rsidP="006A24D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6A24D1" w:rsidRDefault="006A24D1" w:rsidP="006A24D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6A24D1" w:rsidRDefault="006A24D1" w:rsidP="006A24D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6A24D1" w:rsidRDefault="006A24D1" w:rsidP="006A24D1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A24D1" w:rsidRDefault="006A24D1" w:rsidP="006A24D1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A24D1" w:rsidRDefault="006A24D1" w:rsidP="006A24D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6A24D1" w:rsidRDefault="006A24D1" w:rsidP="006A24D1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2212A5">
        <w:rPr>
          <w:sz w:val="24"/>
          <w:szCs w:val="24"/>
        </w:rPr>
        <w:t>Типового проекта 21.0112-1</w:t>
      </w:r>
      <w:r w:rsidR="002C5EDA">
        <w:rPr>
          <w:sz w:val="24"/>
          <w:szCs w:val="24"/>
        </w:rPr>
        <w:t>6</w:t>
      </w:r>
      <w:r>
        <w:rPr>
          <w:sz w:val="26"/>
          <w:szCs w:val="26"/>
        </w:rPr>
        <w:t>;</w:t>
      </w:r>
    </w:p>
    <w:p w:rsidR="006A24D1" w:rsidRDefault="006A24D1" w:rsidP="006A24D1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6A24D1" w:rsidRDefault="006A24D1" w:rsidP="006A24D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6A24D1" w:rsidRDefault="006A24D1" w:rsidP="006A24D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6A24D1" w:rsidRDefault="006A24D1" w:rsidP="006A24D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6A24D1" w:rsidRDefault="006A24D1" w:rsidP="006A24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6A24D1" w:rsidRDefault="006A24D1" w:rsidP="006A24D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6A24D1" w:rsidRDefault="006A24D1" w:rsidP="006A24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6A24D1" w:rsidRDefault="006A24D1" w:rsidP="006A24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6A24D1" w:rsidRDefault="006A24D1" w:rsidP="006A24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A24D1" w:rsidRDefault="006A24D1" w:rsidP="006A24D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6A24D1" w:rsidRDefault="006A24D1" w:rsidP="006A24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A24D1" w:rsidRDefault="006A24D1" w:rsidP="006A24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A24D1" w:rsidRDefault="006A24D1" w:rsidP="006A24D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6A24D1" w:rsidRDefault="006A24D1" w:rsidP="006A24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6A24D1" w:rsidRDefault="006A24D1" w:rsidP="006A24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A24D1" w:rsidRDefault="006A24D1" w:rsidP="006A24D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6A24D1" w:rsidRDefault="006A24D1" w:rsidP="006A24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6A24D1" w:rsidRDefault="006A24D1" w:rsidP="006A24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6A24D1" w:rsidRDefault="006A24D1" w:rsidP="006A24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6A24D1" w:rsidRDefault="006A24D1" w:rsidP="006A24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6A24D1" w:rsidRDefault="006A24D1" w:rsidP="006A24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6A24D1" w:rsidRDefault="006A24D1" w:rsidP="006A24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6A24D1" w:rsidRDefault="006A24D1" w:rsidP="006A24D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6A24D1" w:rsidRDefault="006A24D1" w:rsidP="006A24D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A24D1" w:rsidRDefault="006A24D1" w:rsidP="006A24D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6A24D1" w:rsidRDefault="006A24D1" w:rsidP="006A24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6A24D1" w:rsidRDefault="006A24D1" w:rsidP="006A24D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05EB" w:rsidRDefault="002705EB">
      <w:r>
        <w:separator/>
      </w:r>
    </w:p>
  </w:endnote>
  <w:endnote w:type="continuationSeparator" w:id="0">
    <w:p w:rsidR="002705EB" w:rsidRDefault="00270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05EB" w:rsidRDefault="002705EB">
      <w:r>
        <w:separator/>
      </w:r>
    </w:p>
  </w:footnote>
  <w:footnote w:type="continuationSeparator" w:id="0">
    <w:p w:rsidR="002705EB" w:rsidRDefault="002705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F5F8C5F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8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08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D1C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DC1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2F8E"/>
    <w:rsid w:val="000F3D73"/>
    <w:rsid w:val="000F43CF"/>
    <w:rsid w:val="000F4E96"/>
    <w:rsid w:val="000F55DB"/>
    <w:rsid w:val="000F6F5B"/>
    <w:rsid w:val="000F720B"/>
    <w:rsid w:val="001008EF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87342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2A5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5EB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6F45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5EDA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2895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40A1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D1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2FB0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24D1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65A0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62DF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2F09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2B0D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  <w:rsid w:val="00FF6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F9F8132-D841-45B2-9D45-C1332931D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8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AA6CD-D7EA-4391-8CDE-9B2133928ED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18BAD2F-29E9-49D0-8B15-34837AE0A1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EA9809-9843-45EB-9E0F-238630C5225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BA3A24-611E-4E2F-9307-F55901A00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16</TotalTime>
  <Pages>1</Pages>
  <Words>1021</Words>
  <Characters>5821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9</cp:revision>
  <cp:lastPrinted>2010-09-30T14:29:00Z</cp:lastPrinted>
  <dcterms:created xsi:type="dcterms:W3CDTF">2015-05-19T11:51:00Z</dcterms:created>
  <dcterms:modified xsi:type="dcterms:W3CDTF">2015-09-24T10:04:00Z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